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53" w:rsidRPr="00DB6B63" w:rsidRDefault="00B83253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251658240;visibility:visible">
            <v:imagedata r:id="rId7" o:title="" gain="69719f"/>
            <w10:wrap type="square"/>
          </v:shape>
        </w:pict>
      </w: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3253" w:rsidRPr="00D733A7" w:rsidRDefault="00B8325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9264" o:connectortype="straight"/>
        </w:pic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83253" w:rsidRPr="00D733A7" w:rsidRDefault="00B83253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83253" w:rsidRPr="00D733A7" w:rsidRDefault="00B83253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B83253" w:rsidRPr="008830F4" w:rsidRDefault="00B83253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83253" w:rsidRPr="00D733A7" w:rsidRDefault="00B83253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B83253" w:rsidRPr="00A736B2" w:rsidRDefault="00B83253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B83253" w:rsidRPr="0091071D" w:rsidRDefault="00B83253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259</w:t>
      </w:r>
    </w:p>
    <w:p w:rsidR="00B83253" w:rsidRPr="0091071D" w:rsidRDefault="00B83253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634314">
        <w:rPr>
          <w:rFonts w:ascii="Times New Roman" w:hAnsi="Times New Roman"/>
          <w:b/>
          <w:sz w:val="24"/>
          <w:szCs w:val="24"/>
          <w:lang w:val="ru-RU" w:eastAsia="ko-KR"/>
        </w:rPr>
        <w:t>08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B83253" w:rsidRDefault="00B83253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83253" w:rsidRPr="004E0FD6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816DDA">
        <w:rPr>
          <w:rFonts w:ascii="Times New Roman" w:hAnsi="Times New Roman"/>
          <w:b/>
          <w:sz w:val="24"/>
          <w:szCs w:val="24"/>
          <w:lang w:val="ru-RU"/>
        </w:rPr>
        <w:t>5290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Pr="00816DDA">
        <w:rPr>
          <w:rFonts w:ascii="Times New Roman" w:hAnsi="Times New Roman"/>
          <w:b/>
          <w:sz w:val="24"/>
          <w:szCs w:val="24"/>
          <w:lang w:val="ru-RU"/>
        </w:rPr>
        <w:t>06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816DDA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.2021г.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191/05.08.20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Спанчевци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68179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B83253" w:rsidRDefault="00B83253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B83253" w:rsidRPr="00380184" w:rsidRDefault="00B83253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83253" w:rsidRPr="00380184" w:rsidRDefault="00B83253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DE7B9E">
        <w:rPr>
          <w:rFonts w:ascii="Times New Roman" w:hAnsi="Times New Roman"/>
          <w:b/>
          <w:sz w:val="24"/>
          <w:szCs w:val="24"/>
          <w:lang w:val="ru-RU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Спанчевци,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DE7B9E">
        <w:rPr>
          <w:rFonts w:ascii="Times New Roman" w:hAnsi="Times New Roman"/>
          <w:b/>
          <w:sz w:val="24"/>
          <w:szCs w:val="24"/>
          <w:lang w:val="ru-RU"/>
        </w:rPr>
        <w:t>68179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B83253" w:rsidRPr="009B4FA8" w:rsidRDefault="00B83253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2021/2022г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B83253" w:rsidRPr="0002000E" w:rsidRDefault="00B83253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 w:rsidRPr="00DE7B9E">
        <w:rPr>
          <w:rFonts w:ascii="Times New Roman" w:hAnsi="Times New Roman"/>
          <w:sz w:val="24"/>
          <w:szCs w:val="24"/>
          <w:lang w:val="bg-BG"/>
        </w:rPr>
        <w:t>Спанчевци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B83253" w:rsidRPr="0095208B" w:rsidRDefault="00B83253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B83253" w:rsidRPr="0002000E" w:rsidRDefault="00B83253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B83253" w:rsidRPr="00A736B2" w:rsidRDefault="00B83253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B83253" w:rsidRPr="00A736B2" w:rsidRDefault="00B83253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B83253" w:rsidRPr="00A736B2" w:rsidRDefault="00B83253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B83253" w:rsidRPr="00A736B2" w:rsidRDefault="00B83253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B83253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83253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Pr="00DE7B9E">
        <w:rPr>
          <w:rFonts w:ascii="Times New Roman" w:hAnsi="Times New Roman"/>
          <w:sz w:val="24"/>
          <w:szCs w:val="24"/>
          <w:lang w:val="bg-BG"/>
        </w:rPr>
        <w:t>Спанчевци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B83253" w:rsidRPr="00A736B2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B83253" w:rsidRPr="00D733A7" w:rsidRDefault="00B83253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B83253" w:rsidRPr="00A736B2" w:rsidRDefault="00B83253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B83253" w:rsidRDefault="00B83253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B83253" w:rsidRPr="00980687" w:rsidRDefault="00B83253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B83253" w:rsidRPr="0095208B" w:rsidRDefault="00B83253" w:rsidP="00980687">
      <w:pPr>
        <w:jc w:val="both"/>
        <w:rPr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СС</w:t>
      </w:r>
      <w:r>
        <w:rPr>
          <w:rFonts w:ascii="Times New Roman" w:hAnsi="Times New Roman"/>
          <w:sz w:val="22"/>
          <w:szCs w:val="22"/>
          <w:lang w:val="bg-BG"/>
        </w:rPr>
        <w:t>/</w:t>
      </w:r>
      <w:r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Pr="00DB6B63">
        <w:rPr>
          <w:rFonts w:ascii="Times New Roman" w:hAnsi="Times New Roman"/>
          <w:sz w:val="24"/>
          <w:szCs w:val="24"/>
          <w:lang w:val="ru-RU"/>
        </w:rPr>
        <w:tab/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B83253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253" w:rsidRDefault="00B83253">
      <w:r>
        <w:separator/>
      </w:r>
    </w:p>
  </w:endnote>
  <w:endnote w:type="continuationSeparator" w:id="0">
    <w:p w:rsidR="00B83253" w:rsidRDefault="00B83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53" w:rsidRDefault="00B83253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B83253" w:rsidRPr="002426C1" w:rsidRDefault="00B83253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53" w:rsidRDefault="00B8325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83253" w:rsidRDefault="00B8325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83253" w:rsidRPr="00627A1B" w:rsidRDefault="00B8325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B83253" w:rsidRPr="001F600F" w:rsidRDefault="00B8325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253" w:rsidRDefault="00B83253">
      <w:r>
        <w:separator/>
      </w:r>
    </w:p>
  </w:footnote>
  <w:footnote w:type="continuationSeparator" w:id="0">
    <w:p w:rsidR="00B83253" w:rsidRDefault="00B83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53" w:rsidRPr="005B69F7" w:rsidRDefault="00B83253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B83253" w:rsidRPr="005B69F7" w:rsidRDefault="00B8325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83253" w:rsidRDefault="00B8325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B83253" w:rsidRPr="00C46212" w:rsidRDefault="00B83253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4488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6AA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3BC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5746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44C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3149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1137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1CDE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5B7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5971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592C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314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764"/>
    <w:rsid w:val="007628C3"/>
    <w:rsid w:val="00764856"/>
    <w:rsid w:val="00764BCB"/>
    <w:rsid w:val="00767144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16DDA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2C8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7B7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0687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410C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C8D"/>
    <w:rsid w:val="00B33D25"/>
    <w:rsid w:val="00B342EB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3253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6FDE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2910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1BE7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6BC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B9E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1ACF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7FC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">
    <w:name w:val="title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0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0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7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7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82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7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82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491</Words>
  <Characters>2800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ODZ5</cp:lastModifiedBy>
  <cp:revision>2</cp:revision>
  <cp:lastPrinted>2021-10-07T13:43:00Z</cp:lastPrinted>
  <dcterms:created xsi:type="dcterms:W3CDTF">2021-10-08T06:56:00Z</dcterms:created>
  <dcterms:modified xsi:type="dcterms:W3CDTF">2021-10-08T06:56:00Z</dcterms:modified>
</cp:coreProperties>
</file>